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Islington South and Finsbury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Islington South and Finsbury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Islington South and Finsbury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Islington South and Finsbury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Islington South and Finsbury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Islington South and Finsbury are estimated to have a score of 1-2 on the PGSI (low-risk gambling), whilst </w:t>
      </w:r>
      <w:r w:rsidRPr="00773DF7">
        <w:rPr>
          <w:rFonts w:ascii="Libre Franklin Light" w:hAnsi="Libre Franklin Light" w:cs="Calibri Light"/>
          <w:b/>
          <w:bCs/>
          <w:color w:val="C45911" w:themeColor="accent2" w:themeShade="BF"/>
        </w:rPr>
        <w:t xml:space="preserve">5.7%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10.7%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82.0% </w:t>
      </w:r>
      <w:r w:rsidRPr="004747BF">
        <w:rPr>
          <w:rFonts w:ascii="Libre Franklin Light" w:eastAsia="Times New Roman" w:hAnsi="Libre Franklin Light" w:cs="Calibri Light"/>
        </w:rPr>
        <w:t xml:space="preserve">of those respondents classified as PGSI 8+ in Islington South and Finsbury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Islington South and Finsbury is estimated to be </w:t>
      </w:r>
      <w:r w:rsidRPr="00773DF7">
        <w:rPr>
          <w:rFonts w:ascii="Libre Franklin Light" w:eastAsia="Times New Roman" w:hAnsi="Libre Franklin Light" w:cs="Calibri Light"/>
          <w:b/>
          <w:bCs/>
          <w:color w:val="C45911" w:themeColor="accent2" w:themeShade="BF"/>
        </w:rPr>
        <w:t xml:space="preserve">£8,114,005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Islington South and Finsbury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26.5%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Islington South and Finsbury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Islington South and Finsbury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Islington South and Finsbury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10.7%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Islington South and Finsbur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Islington South and Finsbury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Islington South and Finsbur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Islington South and Finsbury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Islington South and Finsbury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82.0%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Islington South and Finsbur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Islington South and Finsbury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36.0%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Islington South and Finsbury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Islington South and Finsbury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81.7%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Islington South and Finsbury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Islington South and Finsbury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Islington South and Finsbury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£8,114,005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Islington South and Finsbury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£132,164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£2,733,222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£195,798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£55,068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£100,959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£4,896,794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£8,114,005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Islington South and Finsbury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Islington South and Finsbury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39.8%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Islington South and Finsbury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Islington South and Finsbury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37.0%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Islington South and Finsbury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Islington South and Finsbury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74.6%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Islington South and Finsbury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39.8%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Islington South and Finsbury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28.2%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Islington South and Finsbury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37.0%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Islington South and Finsbury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Islington South and Finsbury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74.6%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Islington South and Finsbury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EFC664D-9AA4-4F88-BD59-49C6CFC5E57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